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145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E11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E10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F10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EF10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E9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F9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EF9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E8M</w:t>
      </w:r>
    </w:p>
    <w:p w:rsidR="00F42457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E8A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F8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E6/7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E6/7 WEEKEND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F6 PERI OP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F5 X-RAY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E5M PERSON 1&amp;2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E5A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E5E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E5N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9.3 RENAL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FEVER CLINIC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FEVER CLINIC FINAL CLEAN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TC11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B4P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1.3 BED DISCHARGE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1.3 WEEKENDS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 xml:space="preserve">TC 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TC WEEKENDS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lastRenderedPageBreak/>
        <w:t>TCF5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LA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UL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NCCI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OD3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PW3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EFC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FC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FCW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C4A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ICU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MHCA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MHA</w:t>
      </w:r>
    </w:p>
    <w:p w:rsidR="00C71E32" w:rsidRPr="00F42457" w:rsidRDefault="00C71E32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MHA WEEKEND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LH WEEKEND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LH AFTERNOON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LH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LSO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LINEN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C7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LS2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AC3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PROJECT</w:t>
      </w:r>
    </w:p>
    <w:p w:rsidR="00714BA8" w:rsidRPr="00F42457" w:rsidRDefault="00714BA8" w:rsidP="00F42457">
      <w:pPr>
        <w:ind w:left="360"/>
        <w:rPr>
          <w:rFonts w:ascii="Goudy Old Style" w:hAnsi="Goudy Old Style"/>
          <w:b/>
          <w:sz w:val="28"/>
          <w:szCs w:val="28"/>
          <w:lang w:val="en-US"/>
        </w:rPr>
      </w:pPr>
      <w:r w:rsidRPr="00F42457">
        <w:rPr>
          <w:rFonts w:ascii="Goudy Old Style" w:hAnsi="Goudy Old Style"/>
          <w:b/>
          <w:sz w:val="28"/>
          <w:szCs w:val="28"/>
          <w:lang w:val="en-US"/>
        </w:rPr>
        <w:t>RUN</w:t>
      </w:r>
      <w:r w:rsidR="00DB58CF">
        <w:rPr>
          <w:rFonts w:ascii="Goudy Old Style" w:hAnsi="Goudy Old Style"/>
          <w:b/>
          <w:sz w:val="28"/>
          <w:szCs w:val="28"/>
          <w:lang w:val="en-US"/>
        </w:rPr>
        <w:t>N</w:t>
      </w:r>
      <w:r w:rsidRPr="00F42457">
        <w:rPr>
          <w:rFonts w:ascii="Goudy Old Style" w:hAnsi="Goudy Old Style"/>
          <w:b/>
          <w:sz w:val="28"/>
          <w:szCs w:val="28"/>
          <w:lang w:val="en-US"/>
        </w:rPr>
        <w:t>ER</w:t>
      </w:r>
      <w:bookmarkStart w:id="0" w:name="_GoBack"/>
      <w:bookmarkEnd w:id="0"/>
    </w:p>
    <w:sectPr w:rsidR="00714BA8" w:rsidRPr="00F424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542A3"/>
    <w:multiLevelType w:val="hybridMultilevel"/>
    <w:tmpl w:val="4C7A5A4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93E60"/>
    <w:multiLevelType w:val="hybridMultilevel"/>
    <w:tmpl w:val="48B256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E32"/>
    <w:rsid w:val="00714BA8"/>
    <w:rsid w:val="00C71E32"/>
    <w:rsid w:val="00D97145"/>
    <w:rsid w:val="00DB58CF"/>
    <w:rsid w:val="00EF5EA1"/>
    <w:rsid w:val="00F4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934BDD-50A4-488F-A9EB-B0121A726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4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5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F3750C00.dotm</Template>
  <TotalTime>77</TotalTime>
  <Pages>2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</cp:lastModifiedBy>
  <cp:revision>3</cp:revision>
  <cp:lastPrinted>2020-05-04T05:16:00Z</cp:lastPrinted>
  <dcterms:created xsi:type="dcterms:W3CDTF">2020-05-04T04:06:00Z</dcterms:created>
  <dcterms:modified xsi:type="dcterms:W3CDTF">2021-11-08T21:34:00Z</dcterms:modified>
</cp:coreProperties>
</file>